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29F2E" w14:textId="77777777" w:rsidR="00DD26A4" w:rsidRDefault="00DD26A4" w:rsidP="00DD26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SWAYNE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fl.1403)</w:t>
      </w:r>
    </w:p>
    <w:p w14:paraId="6F218B23" w14:textId="77777777" w:rsidR="00DD26A4" w:rsidRDefault="00DD26A4" w:rsidP="00DD26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St.Andrew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without the Old Temple Bars, London.</w:t>
      </w:r>
    </w:p>
    <w:p w14:paraId="74E3BF57" w14:textId="77777777" w:rsidR="00DD26A4" w:rsidRDefault="00DD26A4" w:rsidP="00DD26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304FBC" w14:textId="77777777" w:rsidR="00DD26A4" w:rsidRDefault="00DD26A4" w:rsidP="00DD26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6FC520" w14:textId="77777777" w:rsidR="00DD26A4" w:rsidRDefault="00DD26A4" w:rsidP="00DD26A4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1403</w:t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Langele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brought a plaint of debt against him,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Dunstone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Canterbury(q.v.), John Unknown of London, skinner(q.v.), John Est of London, skinner(q.v.),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St.Andrew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without the Old Temple Bars, </w:t>
      </w:r>
      <w:r w:rsidRPr="001E38C6">
        <w:rPr>
          <w:rFonts w:ascii="Times New Roman" w:hAnsi="Times New Roman" w:cs="Times New Roman"/>
          <w:sz w:val="24"/>
          <w:szCs w:val="24"/>
        </w:rPr>
        <w:t>London</w:t>
      </w:r>
      <w:r>
        <w:rPr>
          <w:rFonts w:ascii="Times New Roman" w:hAnsi="Times New Roman" w:cs="Times New Roman"/>
          <w:sz w:val="24"/>
          <w:szCs w:val="24"/>
        </w:rPr>
        <w:t xml:space="preserve">(q.v.), </w:t>
      </w:r>
      <w:r w:rsidRPr="001E38C6">
        <w:rPr>
          <w:rFonts w:ascii="Times New Roman" w:hAnsi="Times New Roman" w:cs="Times New Roman"/>
          <w:sz w:val="24"/>
          <w:szCs w:val="24"/>
        </w:rPr>
        <w:t>William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Gardyner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Portpool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London(q.v.), and Robert Tanner of Canterbury,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northery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man(q.v.).</w:t>
      </w:r>
    </w:p>
    <w:p w14:paraId="32EA30B2" w14:textId="77777777" w:rsidR="00DD26A4" w:rsidRDefault="00DD26A4" w:rsidP="00DD26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327EC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https://waalt.uh.edu/index.php/CP40/570:_A-J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D5AEEDC" w14:textId="77777777" w:rsidR="00DD26A4" w:rsidRDefault="00DD26A4" w:rsidP="00DD26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8A51BB" w14:textId="77777777" w:rsidR="00DD26A4" w:rsidRDefault="00DD26A4" w:rsidP="00DD26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6E2450" w14:textId="77777777" w:rsidR="00DD26A4" w:rsidRDefault="00DD26A4" w:rsidP="00DD26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June 2022</w:t>
      </w:r>
    </w:p>
    <w:p w14:paraId="2216103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9C45F" w14:textId="77777777" w:rsidR="00DD26A4" w:rsidRDefault="00DD26A4" w:rsidP="009139A6">
      <w:r>
        <w:separator/>
      </w:r>
    </w:p>
  </w:endnote>
  <w:endnote w:type="continuationSeparator" w:id="0">
    <w:p w14:paraId="150E155B" w14:textId="77777777" w:rsidR="00DD26A4" w:rsidRDefault="00DD26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646A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B7A0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40AA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7CA68" w14:textId="77777777" w:rsidR="00DD26A4" w:rsidRDefault="00DD26A4" w:rsidP="009139A6">
      <w:r>
        <w:separator/>
      </w:r>
    </w:p>
  </w:footnote>
  <w:footnote w:type="continuationSeparator" w:id="0">
    <w:p w14:paraId="49F4EB86" w14:textId="77777777" w:rsidR="00DD26A4" w:rsidRDefault="00DD26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C65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B23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2E7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6A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D26A4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8B40A"/>
  <w15:chartTrackingRefBased/>
  <w15:docId w15:val="{15CAF572-8AE1-4476-BA16-F869045A3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D26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70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2022-06-19T09:44:00Z</dcterms:created>
  <dcterms:modified xsi:type="dcterms:W3CDTF">2022-06-19T09:44:00Z</dcterms:modified>
</cp:coreProperties>
</file>